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8C6A5" w14:textId="20EB9A3A" w:rsidR="00BA00AB" w:rsidRDefault="00AE158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Denis OSANUS</w:t>
      </w:r>
      <w:r>
        <w:rPr>
          <w:rFonts w:cs="Times New Roman"/>
          <w:szCs w:val="24"/>
        </w:rPr>
        <w:t xml:space="preserve">     (fl.1485)</w:t>
      </w:r>
    </w:p>
    <w:p w14:paraId="4EBD86E9" w14:textId="62297E44" w:rsidR="00AE1582" w:rsidRDefault="00AE158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Guernsey.</w:t>
      </w:r>
    </w:p>
    <w:p w14:paraId="1759565B" w14:textId="77777777" w:rsidR="00AE1582" w:rsidRDefault="00AE1582" w:rsidP="009139A6">
      <w:pPr>
        <w:pStyle w:val="NoSpacing"/>
        <w:rPr>
          <w:rFonts w:cs="Times New Roman"/>
          <w:szCs w:val="24"/>
        </w:rPr>
      </w:pPr>
    </w:p>
    <w:p w14:paraId="5354F832" w14:textId="77777777" w:rsidR="00AE1582" w:rsidRDefault="00AE1582" w:rsidP="009139A6">
      <w:pPr>
        <w:pStyle w:val="NoSpacing"/>
        <w:rPr>
          <w:rFonts w:cs="Times New Roman"/>
          <w:szCs w:val="24"/>
        </w:rPr>
      </w:pPr>
    </w:p>
    <w:p w14:paraId="279A64AD" w14:textId="42D65D4F" w:rsidR="00AE1582" w:rsidRDefault="00AE158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Dec.1485</w:t>
      </w:r>
      <w:r>
        <w:rPr>
          <w:rFonts w:cs="Times New Roman"/>
          <w:szCs w:val="24"/>
        </w:rPr>
        <w:tab/>
        <w:t>He was granted a general pardon.</w:t>
      </w:r>
    </w:p>
    <w:p w14:paraId="3A6894E1" w14:textId="2DF3D231" w:rsidR="00AE1582" w:rsidRDefault="00AE158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p.49)</w:t>
      </w:r>
    </w:p>
    <w:p w14:paraId="3291D2E7" w14:textId="77777777" w:rsidR="00AE1582" w:rsidRDefault="00AE1582" w:rsidP="009139A6">
      <w:pPr>
        <w:pStyle w:val="NoSpacing"/>
        <w:rPr>
          <w:rFonts w:cs="Times New Roman"/>
          <w:szCs w:val="24"/>
        </w:rPr>
      </w:pPr>
    </w:p>
    <w:p w14:paraId="0E6F659F" w14:textId="77777777" w:rsidR="00AE1582" w:rsidRDefault="00AE1582" w:rsidP="009139A6">
      <w:pPr>
        <w:pStyle w:val="NoSpacing"/>
        <w:rPr>
          <w:rFonts w:cs="Times New Roman"/>
          <w:szCs w:val="24"/>
        </w:rPr>
      </w:pPr>
    </w:p>
    <w:p w14:paraId="530A3B35" w14:textId="78D8BED6" w:rsidR="00AE1582" w:rsidRPr="00AE1582" w:rsidRDefault="00AE158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March 2024</w:t>
      </w:r>
    </w:p>
    <w:sectPr w:rsidR="00AE1582" w:rsidRPr="00AE15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F1E53" w14:textId="77777777" w:rsidR="00AE1582" w:rsidRDefault="00AE1582" w:rsidP="009139A6">
      <w:r>
        <w:separator/>
      </w:r>
    </w:p>
  </w:endnote>
  <w:endnote w:type="continuationSeparator" w:id="0">
    <w:p w14:paraId="3FA9FA1E" w14:textId="77777777" w:rsidR="00AE1582" w:rsidRDefault="00AE15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7A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5A0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FF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C28D2" w14:textId="77777777" w:rsidR="00AE1582" w:rsidRDefault="00AE1582" w:rsidP="009139A6">
      <w:r>
        <w:separator/>
      </w:r>
    </w:p>
  </w:footnote>
  <w:footnote w:type="continuationSeparator" w:id="0">
    <w:p w14:paraId="7353E023" w14:textId="77777777" w:rsidR="00AE1582" w:rsidRDefault="00AE15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13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76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F52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58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158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3F8C8"/>
  <w15:chartTrackingRefBased/>
  <w15:docId w15:val="{175793E3-521A-44C4-9834-45302637D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2024-03-15T22:14:00Z</dcterms:created>
  <dcterms:modified xsi:type="dcterms:W3CDTF">2024-03-15T22:16:00Z</dcterms:modified>
</cp:coreProperties>
</file>